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91EE0">
        <w:rPr>
          <w:rFonts w:ascii="Times New Roman" w:hAnsi="Times New Roman" w:cs="Times New Roman"/>
          <w:b/>
          <w:sz w:val="28"/>
          <w:szCs w:val="28"/>
        </w:rPr>
        <w:t>з</w:t>
      </w:r>
      <w:r w:rsidR="00F91EE0" w:rsidRPr="00F91EE0">
        <w:rPr>
          <w:rFonts w:ascii="Times New Roman" w:hAnsi="Times New Roman" w:cs="Times New Roman"/>
          <w:b/>
          <w:sz w:val="28"/>
          <w:szCs w:val="28"/>
        </w:rPr>
        <w:t>апасны</w:t>
      </w:r>
      <w:r w:rsidR="00F91EE0">
        <w:rPr>
          <w:rFonts w:ascii="Times New Roman" w:hAnsi="Times New Roman" w:cs="Times New Roman"/>
          <w:b/>
          <w:sz w:val="28"/>
          <w:szCs w:val="28"/>
        </w:rPr>
        <w:t>х</w:t>
      </w:r>
      <w:r w:rsidR="00F91EE0" w:rsidRPr="00F91EE0">
        <w:rPr>
          <w:rFonts w:ascii="Times New Roman" w:hAnsi="Times New Roman" w:cs="Times New Roman"/>
          <w:b/>
          <w:sz w:val="28"/>
          <w:szCs w:val="28"/>
        </w:rPr>
        <w:t xml:space="preserve"> част</w:t>
      </w:r>
      <w:r w:rsidR="00F91EE0">
        <w:rPr>
          <w:rFonts w:ascii="Times New Roman" w:hAnsi="Times New Roman" w:cs="Times New Roman"/>
          <w:b/>
          <w:sz w:val="28"/>
          <w:szCs w:val="28"/>
        </w:rPr>
        <w:t>ей</w:t>
      </w:r>
      <w:r w:rsidR="00F91EE0" w:rsidRPr="00F91EE0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5A1E72">
        <w:rPr>
          <w:rFonts w:ascii="Times New Roman" w:hAnsi="Times New Roman" w:cs="Times New Roman"/>
          <w:b/>
          <w:sz w:val="28"/>
          <w:szCs w:val="28"/>
        </w:rPr>
        <w:t>турбинам</w:t>
      </w:r>
      <w:r w:rsidR="00606254">
        <w:rPr>
          <w:rFonts w:ascii="Times New Roman" w:hAnsi="Times New Roman" w:cs="Times New Roman"/>
          <w:b/>
          <w:sz w:val="28"/>
          <w:szCs w:val="28"/>
        </w:rPr>
        <w:t>: Т-97, Т-100 и Т-123</w:t>
      </w:r>
    </w:p>
    <w:p w:rsidR="00B6667C" w:rsidRPr="00472CC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72CC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F91EE0" w:rsidRPr="00F91EE0">
        <w:rPr>
          <w:rFonts w:ascii="Times New Roman" w:hAnsi="Times New Roman" w:cs="Times New Roman"/>
          <w:sz w:val="24"/>
          <w:szCs w:val="24"/>
        </w:rPr>
        <w:t xml:space="preserve">Запасные части к </w:t>
      </w:r>
      <w:r w:rsidR="003B702B">
        <w:rPr>
          <w:rFonts w:ascii="Times New Roman" w:hAnsi="Times New Roman" w:cs="Times New Roman"/>
          <w:sz w:val="24"/>
          <w:szCs w:val="24"/>
        </w:rPr>
        <w:t>турбинам</w:t>
      </w:r>
      <w:r w:rsidR="00606254">
        <w:rPr>
          <w:rFonts w:ascii="Times New Roman" w:hAnsi="Times New Roman" w:cs="Times New Roman"/>
          <w:sz w:val="24"/>
          <w:szCs w:val="24"/>
        </w:rPr>
        <w:t>: Т-97, Т-100 и Т-123</w:t>
      </w:r>
      <w:r w:rsidR="003B70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 w:rsidRPr="005A1E7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41C8A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F31EFB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5A1E72">
        <w:rPr>
          <w:rFonts w:ascii="Times New Roman" w:hAnsi="Times New Roman" w:cs="Times New Roman"/>
          <w:sz w:val="24"/>
          <w:szCs w:val="24"/>
        </w:rPr>
        <w:t>.</w:t>
      </w:r>
    </w:p>
    <w:p w:rsidR="005737B8" w:rsidRDefault="00FE23B9" w:rsidP="008F2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0951D6">
        <w:rPr>
          <w:rFonts w:ascii="Times New Roman" w:hAnsi="Times New Roman" w:cs="Times New Roman"/>
          <w:sz w:val="24"/>
          <w:szCs w:val="24"/>
        </w:rPr>
        <w:t>,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114D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F31EFB">
        <w:rPr>
          <w:rFonts w:ascii="Times New Roman" w:hAnsi="Times New Roman" w:cs="Times New Roman"/>
          <w:sz w:val="24"/>
          <w:szCs w:val="24"/>
        </w:rPr>
        <w:t>ачи заявок на участие в закупке</w:t>
      </w:r>
      <w:r w:rsidR="00D85FF1">
        <w:rPr>
          <w:rFonts w:ascii="Times New Roman" w:hAnsi="Times New Roman" w:cs="Times New Roman"/>
          <w:sz w:val="24"/>
          <w:szCs w:val="24"/>
        </w:rPr>
        <w:t xml:space="preserve"> и иметь всю необходимую техническую  документацию (чертежи)</w:t>
      </w:r>
      <w:r w:rsidR="008F2CE7" w:rsidRPr="008F2CE7">
        <w:rPr>
          <w:rFonts w:ascii="Times New Roman" w:hAnsi="Times New Roman" w:cs="Times New Roman"/>
          <w:sz w:val="24"/>
          <w:szCs w:val="24"/>
        </w:rPr>
        <w:t>.</w:t>
      </w:r>
      <w:r w:rsidR="008F2CE7">
        <w:rPr>
          <w:rFonts w:ascii="Times New Roman" w:hAnsi="Times New Roman" w:cs="Times New Roman"/>
          <w:sz w:val="24"/>
          <w:szCs w:val="24"/>
        </w:rPr>
        <w:t xml:space="preserve"> Участник  должен представить </w:t>
      </w:r>
      <w:r w:rsidR="008430CA">
        <w:rPr>
          <w:rFonts w:ascii="Times New Roman" w:hAnsi="Times New Roman" w:cs="Times New Roman"/>
          <w:sz w:val="24"/>
          <w:szCs w:val="24"/>
        </w:rPr>
        <w:t xml:space="preserve">Референс-лист поставок 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 надбандажных уплотнений ЦВД осерадиального типа и задних каминных уплотнений ЦСД </w:t>
      </w:r>
      <w:r w:rsidR="008F2CE7">
        <w:rPr>
          <w:rFonts w:ascii="Times New Roman" w:hAnsi="Times New Roman" w:cs="Times New Roman"/>
          <w:sz w:val="24"/>
          <w:szCs w:val="24"/>
        </w:rPr>
        <w:t>к турбинам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 производства ЗАО «УТЗ</w:t>
      </w:r>
      <w:r w:rsidR="00D6545D">
        <w:rPr>
          <w:rFonts w:ascii="Times New Roman" w:hAnsi="Times New Roman" w:cs="Times New Roman"/>
          <w:sz w:val="24"/>
          <w:szCs w:val="24"/>
        </w:rPr>
        <w:t>»</w:t>
      </w:r>
      <w:r w:rsidR="00D6545D" w:rsidRPr="00D6545D">
        <w:rPr>
          <w:rFonts w:ascii="Times New Roman" w:hAnsi="Times New Roman" w:cs="Times New Roman"/>
          <w:sz w:val="24"/>
          <w:szCs w:val="24"/>
        </w:rPr>
        <w:t>.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B838ED" w:rsidRDefault="00FE23B9" w:rsidP="00B838E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ED">
        <w:rPr>
          <w:rFonts w:ascii="Times New Roman" w:hAnsi="Times New Roman" w:cs="Times New Roman"/>
          <w:sz w:val="24"/>
          <w:szCs w:val="24"/>
        </w:rPr>
        <w:t>Уч</w:t>
      </w:r>
      <w:r w:rsidR="00823EC8" w:rsidRPr="00B838ED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B838ED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B838ED">
        <w:rPr>
          <w:rFonts w:ascii="Times New Roman" w:hAnsi="Times New Roman" w:cs="Times New Roman"/>
          <w:sz w:val="24"/>
          <w:szCs w:val="24"/>
        </w:rPr>
        <w:t>должен</w:t>
      </w:r>
      <w:r w:rsidRPr="00B838ED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B838ED">
        <w:rPr>
          <w:rFonts w:ascii="Times New Roman" w:hAnsi="Times New Roman" w:cs="Times New Roman"/>
          <w:sz w:val="24"/>
          <w:szCs w:val="24"/>
        </w:rPr>
        <w:t>предоставить</w:t>
      </w:r>
      <w:r w:rsidRPr="00B838ED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B838ED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 w:rsidRPr="00B838ED">
        <w:rPr>
          <w:rFonts w:ascii="Times New Roman" w:hAnsi="Times New Roman" w:cs="Times New Roman"/>
          <w:sz w:val="24"/>
          <w:szCs w:val="24"/>
        </w:rPr>
        <w:t xml:space="preserve">, </w:t>
      </w:r>
      <w:r w:rsidR="00B838ED" w:rsidRPr="00B838ED">
        <w:rPr>
          <w:rFonts w:ascii="Times New Roman" w:hAnsi="Times New Roman" w:cs="Times New Roman"/>
          <w:sz w:val="24"/>
          <w:szCs w:val="24"/>
        </w:rPr>
        <w:t xml:space="preserve">чертежи или иные необходимые документы  для определения соответствия поставляемой продукции техническому заданию, </w:t>
      </w:r>
      <w:r w:rsidR="00F55789" w:rsidRPr="00B838ED">
        <w:rPr>
          <w:rFonts w:ascii="Times New Roman" w:hAnsi="Times New Roman" w:cs="Times New Roman"/>
          <w:sz w:val="24"/>
          <w:szCs w:val="24"/>
        </w:rPr>
        <w:t>в том числе гарантийные письма заводов-изготовителей или сертификаты дилера</w:t>
      </w:r>
      <w:r w:rsidR="00823EC8" w:rsidRPr="00B838ED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FE3173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B838ED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E3173">
        <w:rPr>
          <w:rFonts w:ascii="Times New Roman" w:hAnsi="Times New Roman" w:cs="Times New Roman"/>
          <w:sz w:val="24"/>
          <w:szCs w:val="24"/>
        </w:rPr>
        <w:t>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296763" w:rsidRPr="00000970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31EFB" w:rsidRDefault="00F31EFB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951D6"/>
    <w:rsid w:val="00147E59"/>
    <w:rsid w:val="0018666F"/>
    <w:rsid w:val="001A0C2C"/>
    <w:rsid w:val="00227C06"/>
    <w:rsid w:val="002466A4"/>
    <w:rsid w:val="00290A1F"/>
    <w:rsid w:val="00296763"/>
    <w:rsid w:val="002A692F"/>
    <w:rsid w:val="002C6189"/>
    <w:rsid w:val="00303459"/>
    <w:rsid w:val="003101A2"/>
    <w:rsid w:val="003B702B"/>
    <w:rsid w:val="00400BB4"/>
    <w:rsid w:val="00412136"/>
    <w:rsid w:val="00462E6F"/>
    <w:rsid w:val="00472CC1"/>
    <w:rsid w:val="004854D3"/>
    <w:rsid w:val="00490DCA"/>
    <w:rsid w:val="004A29DE"/>
    <w:rsid w:val="004B167D"/>
    <w:rsid w:val="004B3044"/>
    <w:rsid w:val="004C246D"/>
    <w:rsid w:val="005246F2"/>
    <w:rsid w:val="005737B8"/>
    <w:rsid w:val="00583554"/>
    <w:rsid w:val="005A1E72"/>
    <w:rsid w:val="00601357"/>
    <w:rsid w:val="00606254"/>
    <w:rsid w:val="00645299"/>
    <w:rsid w:val="00694E57"/>
    <w:rsid w:val="00712618"/>
    <w:rsid w:val="00725599"/>
    <w:rsid w:val="00793228"/>
    <w:rsid w:val="007B6659"/>
    <w:rsid w:val="007F0001"/>
    <w:rsid w:val="007F36FF"/>
    <w:rsid w:val="008114D5"/>
    <w:rsid w:val="00823EC8"/>
    <w:rsid w:val="008430CA"/>
    <w:rsid w:val="00893AD3"/>
    <w:rsid w:val="008D5EE1"/>
    <w:rsid w:val="008F2CE7"/>
    <w:rsid w:val="00A52C04"/>
    <w:rsid w:val="00A86875"/>
    <w:rsid w:val="00B3080D"/>
    <w:rsid w:val="00B40270"/>
    <w:rsid w:val="00B614BB"/>
    <w:rsid w:val="00B65AD5"/>
    <w:rsid w:val="00B6667C"/>
    <w:rsid w:val="00B838ED"/>
    <w:rsid w:val="00C04F61"/>
    <w:rsid w:val="00C3008F"/>
    <w:rsid w:val="00C9709B"/>
    <w:rsid w:val="00CE65D7"/>
    <w:rsid w:val="00D522DA"/>
    <w:rsid w:val="00D6545D"/>
    <w:rsid w:val="00D85FF1"/>
    <w:rsid w:val="00DC7650"/>
    <w:rsid w:val="00DF24D5"/>
    <w:rsid w:val="00E0042E"/>
    <w:rsid w:val="00E5045E"/>
    <w:rsid w:val="00E520DD"/>
    <w:rsid w:val="00E65C1B"/>
    <w:rsid w:val="00EA7B4A"/>
    <w:rsid w:val="00EA7CBD"/>
    <w:rsid w:val="00EE1790"/>
    <w:rsid w:val="00EF0BE9"/>
    <w:rsid w:val="00F31EFB"/>
    <w:rsid w:val="00F45948"/>
    <w:rsid w:val="00F55789"/>
    <w:rsid w:val="00F76B17"/>
    <w:rsid w:val="00F91EE0"/>
    <w:rsid w:val="00FD1BB5"/>
    <w:rsid w:val="00FE1459"/>
    <w:rsid w:val="00FE23B9"/>
    <w:rsid w:val="00FE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6829CC8F</Template>
  <TotalTime>485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Наталья А. Растоскуева</cp:lastModifiedBy>
  <cp:revision>68</cp:revision>
  <cp:lastPrinted>2012-10-15T11:06:00Z</cp:lastPrinted>
  <dcterms:created xsi:type="dcterms:W3CDTF">2012-10-15T11:14:00Z</dcterms:created>
  <dcterms:modified xsi:type="dcterms:W3CDTF">2015-10-28T08:53:00Z</dcterms:modified>
</cp:coreProperties>
</file>